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3B26C" w14:textId="77777777" w:rsidR="00F32955" w:rsidRPr="003A668E" w:rsidRDefault="00F32955" w:rsidP="00B93072"/>
    <w:p w14:paraId="0DB0A2F8" w14:textId="77777777" w:rsidR="006A1784" w:rsidRPr="00B93072" w:rsidRDefault="007A296B" w:rsidP="007D1D4F">
      <w:pPr>
        <w:jc w:val="center"/>
        <w:rPr>
          <w:b/>
          <w:caps/>
          <w:sz w:val="28"/>
          <w:szCs w:val="28"/>
        </w:rPr>
      </w:pPr>
      <w:r w:rsidRPr="00B93072">
        <w:rPr>
          <w:b/>
          <w:caps/>
          <w:sz w:val="28"/>
          <w:szCs w:val="28"/>
        </w:rPr>
        <w:t>KLAIPĖDOS R.</w:t>
      </w:r>
      <w:r w:rsidR="007D1D4F" w:rsidRPr="00B93072">
        <w:rPr>
          <w:b/>
          <w:caps/>
          <w:sz w:val="28"/>
          <w:szCs w:val="28"/>
        </w:rPr>
        <w:t xml:space="preserve"> PRIEKULĖS VAIKŲ LOPŠELIs-DARŽELIs</w:t>
      </w:r>
    </w:p>
    <w:p w14:paraId="4C68AD61" w14:textId="77777777" w:rsidR="004A1796" w:rsidRDefault="004A1796" w:rsidP="00B93072"/>
    <w:p w14:paraId="66D03F4C" w14:textId="77777777" w:rsidR="00804C34" w:rsidRPr="007D1D4F" w:rsidRDefault="00804C34" w:rsidP="00B93072"/>
    <w:p w14:paraId="5E193760" w14:textId="77777777" w:rsidR="004A1796" w:rsidRPr="00804C34" w:rsidRDefault="00804C34" w:rsidP="00804C34">
      <w:pPr>
        <w:pStyle w:val="TBRTOrgManSigTr"/>
        <w:jc w:val="center"/>
        <w:rPr>
          <w:b/>
        </w:rPr>
      </w:pPr>
      <w:r w:rsidRPr="00804C34">
        <w:rPr>
          <w:b/>
        </w:rPr>
        <w:t>AIŠKINAMASIS RAŠTAS</w:t>
      </w:r>
    </w:p>
    <w:p w14:paraId="086E45E1" w14:textId="77777777" w:rsidR="00804C34" w:rsidRPr="00804C34" w:rsidRDefault="00804C34" w:rsidP="00804C34">
      <w:pPr>
        <w:pStyle w:val="TBRTOrgManSigTr"/>
        <w:jc w:val="center"/>
        <w:rPr>
          <w:b/>
        </w:rPr>
      </w:pPr>
    </w:p>
    <w:p w14:paraId="097B80B7" w14:textId="0638B7B8" w:rsidR="00804C34" w:rsidRDefault="00804C34" w:rsidP="00804C34">
      <w:pPr>
        <w:pStyle w:val="TBRTOrgManSigTr"/>
        <w:jc w:val="center"/>
        <w:rPr>
          <w:b/>
        </w:rPr>
      </w:pPr>
      <w:r w:rsidRPr="00804C34">
        <w:rPr>
          <w:b/>
        </w:rPr>
        <w:t>PRIE 20</w:t>
      </w:r>
      <w:r w:rsidR="0013614D">
        <w:rPr>
          <w:b/>
        </w:rPr>
        <w:t>20</w:t>
      </w:r>
      <w:r w:rsidRPr="00804C34">
        <w:rPr>
          <w:b/>
        </w:rPr>
        <w:t xml:space="preserve"> METŲ BIUDŽETO VYKDYMO ATASKAITŲ RINKINIO</w:t>
      </w:r>
      <w:r>
        <w:rPr>
          <w:b/>
        </w:rPr>
        <w:t xml:space="preserve">  </w:t>
      </w:r>
    </w:p>
    <w:p w14:paraId="620593E4" w14:textId="77777777" w:rsidR="00804C34" w:rsidRDefault="00804C34" w:rsidP="00804C34">
      <w:pPr>
        <w:pStyle w:val="TBRTOrgManSigTr"/>
      </w:pPr>
    </w:p>
    <w:p w14:paraId="0B078080" w14:textId="77777777" w:rsidR="00804C34" w:rsidRDefault="00804C34" w:rsidP="00804C34">
      <w:pPr>
        <w:pStyle w:val="TBRTOrgManSigTr"/>
      </w:pPr>
    </w:p>
    <w:p w14:paraId="39D96CD7" w14:textId="016E1C73" w:rsidR="00804C34" w:rsidRDefault="00804C34" w:rsidP="00804C34">
      <w:pPr>
        <w:pStyle w:val="TBRTOrgManSigTr"/>
      </w:pPr>
      <w:r>
        <w:t xml:space="preserve">         </w:t>
      </w:r>
      <w:r w:rsidR="008A6870">
        <w:tab/>
      </w:r>
      <w:r>
        <w:t>Vadovaujantis Klaipėdos rajono savivaldybės tarybos 20</w:t>
      </w:r>
      <w:r w:rsidR="0013614D">
        <w:t>20</w:t>
      </w:r>
      <w:r>
        <w:t>-02-</w:t>
      </w:r>
      <w:r w:rsidR="0013614D">
        <w:t>13</w:t>
      </w:r>
      <w:r>
        <w:t xml:space="preserve"> sprendimu Nr.T11-</w:t>
      </w:r>
      <w:r w:rsidR="0013614D">
        <w:t>66</w:t>
      </w:r>
      <w:r>
        <w:t xml:space="preserve"> buvo patvirtinta </w:t>
      </w:r>
      <w:r w:rsidR="0013614D">
        <w:t>765</w:t>
      </w:r>
      <w:r w:rsidR="00663206">
        <w:t xml:space="preserve"> </w:t>
      </w:r>
      <w:r w:rsidR="0013614D">
        <w:t>60</w:t>
      </w:r>
      <w:r w:rsidR="00DF7EF3">
        <w:t>0</w:t>
      </w:r>
      <w:r>
        <w:t xml:space="preserve"> Eur biudžeto asignavimų, iš jų: darbo užmokesčiui </w:t>
      </w:r>
      <w:r>
        <w:softHyphen/>
        <w:t xml:space="preserve">– </w:t>
      </w:r>
      <w:r w:rsidR="00DF7EF3">
        <w:t>5</w:t>
      </w:r>
      <w:r w:rsidR="0013614D">
        <w:t>82</w:t>
      </w:r>
      <w:r w:rsidR="00663206">
        <w:t xml:space="preserve"> </w:t>
      </w:r>
      <w:r w:rsidR="0013614D">
        <w:t>80</w:t>
      </w:r>
      <w:r w:rsidR="0043165B">
        <w:t>0</w:t>
      </w:r>
      <w:r>
        <w:t xml:space="preserve"> Eur</w:t>
      </w:r>
      <w:r w:rsidR="00DF7EF3">
        <w:t xml:space="preserve">. </w:t>
      </w:r>
      <w:r w:rsidR="006079F5">
        <w:t>S</w:t>
      </w:r>
      <w:r>
        <w:t xml:space="preserve">avivaldybės biudžeto programos sąmatą sudarė </w:t>
      </w:r>
      <w:r w:rsidR="0013614D">
        <w:t>521</w:t>
      </w:r>
      <w:r w:rsidR="00663206">
        <w:t xml:space="preserve"> </w:t>
      </w:r>
      <w:r w:rsidR="0013614D">
        <w:t>2</w:t>
      </w:r>
      <w:r w:rsidR="00DF7EF3">
        <w:t>00</w:t>
      </w:r>
      <w:r>
        <w:t xml:space="preserve"> Eur iš jų: darbo užmokesčiui – </w:t>
      </w:r>
      <w:r w:rsidR="0013614D">
        <w:t>418</w:t>
      </w:r>
      <w:r w:rsidR="00D31FC2">
        <w:t xml:space="preserve"> </w:t>
      </w:r>
      <w:r w:rsidR="0013614D">
        <w:t>2</w:t>
      </w:r>
      <w:r w:rsidR="00DF7EF3">
        <w:t>00</w:t>
      </w:r>
      <w:r>
        <w:t xml:space="preserve"> Eur</w:t>
      </w:r>
      <w:r w:rsidR="00DF7EF3">
        <w:t xml:space="preserve">. </w:t>
      </w:r>
      <w:bookmarkStart w:id="0" w:name="_Hlk61443987"/>
      <w:r w:rsidR="006079F5">
        <w:t>M</w:t>
      </w:r>
      <w:r w:rsidR="00AB7DCA">
        <w:t>ok</w:t>
      </w:r>
      <w:r w:rsidR="00905809">
        <w:t>ymo lėšų</w:t>
      </w:r>
      <w:r w:rsidR="00AB7DCA">
        <w:t xml:space="preserve"> programos sąmatą </w:t>
      </w:r>
      <w:bookmarkEnd w:id="0"/>
      <w:r w:rsidR="00AB7DCA">
        <w:t>sudarė 1</w:t>
      </w:r>
      <w:r w:rsidR="0013614D">
        <w:t>61</w:t>
      </w:r>
      <w:r w:rsidR="00D31FC2">
        <w:t xml:space="preserve"> </w:t>
      </w:r>
      <w:r w:rsidR="0013614D">
        <w:t>2</w:t>
      </w:r>
      <w:r w:rsidR="00DF7EF3">
        <w:t>0</w:t>
      </w:r>
      <w:r w:rsidR="00AB7DCA">
        <w:t xml:space="preserve">0 Eur iš jų: darbo užmokesčiui – </w:t>
      </w:r>
      <w:r w:rsidR="0043165B">
        <w:t>1</w:t>
      </w:r>
      <w:r w:rsidR="0013614D">
        <w:t>51</w:t>
      </w:r>
      <w:r w:rsidR="00663206">
        <w:t xml:space="preserve"> </w:t>
      </w:r>
      <w:r w:rsidR="0013614D">
        <w:t>5</w:t>
      </w:r>
      <w:r w:rsidR="0043165B">
        <w:t>00</w:t>
      </w:r>
      <w:r w:rsidR="00AB7DCA">
        <w:t xml:space="preserve"> Eur</w:t>
      </w:r>
      <w:r w:rsidR="006331C9">
        <w:t>. Lė</w:t>
      </w:r>
      <w:r w:rsidR="00AB7DCA">
        <w:t xml:space="preserve">šos už paslaugas ir nuomą sąmatoje buvo </w:t>
      </w:r>
      <w:r w:rsidR="0013614D">
        <w:t>83</w:t>
      </w:r>
      <w:r w:rsidR="00663206">
        <w:t xml:space="preserve"> </w:t>
      </w:r>
      <w:r w:rsidR="0013614D">
        <w:t>2</w:t>
      </w:r>
      <w:r w:rsidR="0043165B">
        <w:t>00</w:t>
      </w:r>
      <w:r w:rsidR="00AB7DCA">
        <w:t xml:space="preserve"> Eur iš jų: darbo užmokesčiui </w:t>
      </w:r>
      <w:r w:rsidR="006079F5">
        <w:t xml:space="preserve">– </w:t>
      </w:r>
      <w:r w:rsidR="00663206">
        <w:t xml:space="preserve">  </w:t>
      </w:r>
      <w:r w:rsidR="0013614D">
        <w:t>13</w:t>
      </w:r>
      <w:r w:rsidR="00663206">
        <w:t xml:space="preserve"> </w:t>
      </w:r>
      <w:r w:rsidR="0013614D">
        <w:t>1</w:t>
      </w:r>
      <w:r w:rsidR="00AB7DCA">
        <w:t>00</w:t>
      </w:r>
      <w:r w:rsidR="002C00D8">
        <w:t xml:space="preserve"> </w:t>
      </w:r>
      <w:r w:rsidR="00AB7DCA">
        <w:t>Eur.</w:t>
      </w:r>
    </w:p>
    <w:p w14:paraId="37253E7C" w14:textId="77777777" w:rsidR="00905809" w:rsidRDefault="00AB7DCA" w:rsidP="00F72F59">
      <w:pPr>
        <w:pStyle w:val="TBRTOrgManSigTr"/>
        <w:ind w:firstLine="1296"/>
      </w:pPr>
      <w:r>
        <w:t xml:space="preserve"> 20</w:t>
      </w:r>
      <w:r w:rsidR="0013614D">
        <w:t>20</w:t>
      </w:r>
      <w:r>
        <w:t xml:space="preserve"> metų savivaldybės biudžeto sąmatoje numatytos asignavimo </w:t>
      </w:r>
      <w:r w:rsidR="002F75FA">
        <w:t>sum</w:t>
      </w:r>
      <w:r>
        <w:t xml:space="preserve">os keičiamos </w:t>
      </w:r>
      <w:bookmarkStart w:id="1" w:name="_Hlk503448575"/>
      <w:r>
        <w:t>vadovaujantis</w:t>
      </w:r>
      <w:r w:rsidR="002F75FA">
        <w:t xml:space="preserve"> Klaipėdos rajono </w:t>
      </w:r>
      <w:r w:rsidR="0043165B">
        <w:t xml:space="preserve">administracijos direktoriaus </w:t>
      </w:r>
      <w:r w:rsidR="002F75FA">
        <w:t>20</w:t>
      </w:r>
      <w:r w:rsidR="0013614D">
        <w:t>20</w:t>
      </w:r>
      <w:r w:rsidR="002F75FA">
        <w:t>-0</w:t>
      </w:r>
      <w:r w:rsidR="0013614D">
        <w:t>6</w:t>
      </w:r>
      <w:r w:rsidR="002F75FA">
        <w:t>-</w:t>
      </w:r>
      <w:r w:rsidR="0013614D">
        <w:t>26</w:t>
      </w:r>
      <w:r w:rsidR="002F75FA">
        <w:t xml:space="preserve"> </w:t>
      </w:r>
      <w:r w:rsidR="00A26B2A">
        <w:t>įsakymu</w:t>
      </w:r>
      <w:r w:rsidR="002F75FA">
        <w:t xml:space="preserve"> </w:t>
      </w:r>
      <w:bookmarkEnd w:id="1"/>
      <w:r w:rsidR="002F75FA">
        <w:t>Nr.</w:t>
      </w:r>
      <w:r w:rsidR="006079F5">
        <w:t xml:space="preserve"> </w:t>
      </w:r>
      <w:r w:rsidR="00A26B2A">
        <w:t>AV</w:t>
      </w:r>
      <w:r w:rsidR="002F75FA">
        <w:t>-</w:t>
      </w:r>
      <w:r w:rsidR="00A26B2A">
        <w:t>1</w:t>
      </w:r>
      <w:r w:rsidR="0013614D">
        <w:t>338</w:t>
      </w:r>
      <w:r w:rsidR="002F75FA">
        <w:t xml:space="preserve">  </w:t>
      </w:r>
      <w:r w:rsidR="008C3041">
        <w:t>(</w:t>
      </w:r>
      <w:r w:rsidR="00905809">
        <w:t>k</w:t>
      </w:r>
      <w:r w:rsidR="0013614D">
        <w:t>omunalinių paslaugų įsigijimo išlaidos</w:t>
      </w:r>
      <w:r w:rsidR="002F75FA">
        <w:t xml:space="preserve"> </w:t>
      </w:r>
      <w:r w:rsidR="00A26B2A">
        <w:t>sumažint</w:t>
      </w:r>
      <w:r w:rsidR="008C3041">
        <w:t>os</w:t>
      </w:r>
      <w:r w:rsidR="002F75FA">
        <w:t xml:space="preserve"> </w:t>
      </w:r>
      <w:r w:rsidR="0013614D">
        <w:t>25</w:t>
      </w:r>
      <w:r w:rsidR="00A26B2A">
        <w:t>00</w:t>
      </w:r>
      <w:r w:rsidR="002F75FA">
        <w:t xml:space="preserve"> Eur</w:t>
      </w:r>
      <w:r w:rsidR="00BF09EF">
        <w:t>,</w:t>
      </w:r>
      <w:r w:rsidR="008C3041">
        <w:t xml:space="preserve"> darbdavi</w:t>
      </w:r>
      <w:r w:rsidR="00066E17">
        <w:t>ų</w:t>
      </w:r>
      <w:r w:rsidR="008C3041">
        <w:t xml:space="preserve"> socialinė param</w:t>
      </w:r>
      <w:r w:rsidR="00066E17">
        <w:t>a</w:t>
      </w:r>
      <w:r w:rsidR="002F75FA">
        <w:t xml:space="preserve"> </w:t>
      </w:r>
      <w:r w:rsidR="0013614D">
        <w:t xml:space="preserve">pinigais </w:t>
      </w:r>
      <w:r w:rsidR="00F74D34">
        <w:t>padidint</w:t>
      </w:r>
      <w:r w:rsidR="00066E17">
        <w:t>a</w:t>
      </w:r>
      <w:r w:rsidR="00A26B2A">
        <w:t xml:space="preserve"> </w:t>
      </w:r>
      <w:r w:rsidR="0013614D">
        <w:t>25</w:t>
      </w:r>
      <w:r w:rsidR="00A26B2A">
        <w:t>00 Eur</w:t>
      </w:r>
      <w:r w:rsidR="002F75FA">
        <w:t>)</w:t>
      </w:r>
      <w:r w:rsidR="00905809">
        <w:t>.</w:t>
      </w:r>
    </w:p>
    <w:p w14:paraId="745B3563" w14:textId="77777777" w:rsidR="00905809" w:rsidRDefault="00905809" w:rsidP="00905809">
      <w:pPr>
        <w:pStyle w:val="TBRTOrgManSigTr"/>
        <w:ind w:firstLine="1296"/>
      </w:pPr>
      <w:r>
        <w:t xml:space="preserve"> V</w:t>
      </w:r>
      <w:r w:rsidR="004955DB">
        <w:t>adovaujantis Klaipėdos rajono savivaldybės</w:t>
      </w:r>
      <w:r w:rsidR="00A26B2A" w:rsidRPr="00A26B2A">
        <w:t xml:space="preserve"> </w:t>
      </w:r>
      <w:r w:rsidR="005B4057">
        <w:t>tarybos 20</w:t>
      </w:r>
      <w:r w:rsidR="00560721">
        <w:t>20</w:t>
      </w:r>
      <w:r w:rsidR="005B4057">
        <w:t>-</w:t>
      </w:r>
      <w:r w:rsidR="00560721">
        <w:t>08</w:t>
      </w:r>
      <w:r w:rsidR="005B4057">
        <w:t>-2</w:t>
      </w:r>
      <w:r w:rsidR="00560721">
        <w:t>0</w:t>
      </w:r>
      <w:r w:rsidR="005B4057">
        <w:t xml:space="preserve"> sprendimu</w:t>
      </w:r>
      <w:r w:rsidR="00A26B2A">
        <w:t xml:space="preserve"> </w:t>
      </w:r>
      <w:r w:rsidR="004955DB">
        <w:t xml:space="preserve">Nr. </w:t>
      </w:r>
      <w:r w:rsidR="005B4057">
        <w:t>T11-3</w:t>
      </w:r>
      <w:r w:rsidR="00560721">
        <w:t>04,</w:t>
      </w:r>
      <w:r w:rsidR="00D31550">
        <w:t xml:space="preserve"> </w:t>
      </w:r>
      <w:r w:rsidR="00560721">
        <w:t xml:space="preserve"> prijungus Drevernos darželį, </w:t>
      </w:r>
      <w:r w:rsidR="00D31550">
        <w:t>pad</w:t>
      </w:r>
      <w:r w:rsidR="00560721">
        <w:t>idinta</w:t>
      </w:r>
      <w:r w:rsidR="00D31550">
        <w:t xml:space="preserve"> </w:t>
      </w:r>
      <w:r>
        <w:t xml:space="preserve">mokymo lėšų programos sąmata </w:t>
      </w:r>
      <w:r w:rsidR="004955DB">
        <w:t xml:space="preserve"> (</w:t>
      </w:r>
      <w:bookmarkStart w:id="2" w:name="_Hlk29986196"/>
      <w:r>
        <w:t>d</w:t>
      </w:r>
      <w:r w:rsidR="008C3041">
        <w:t>arbo užmokes</w:t>
      </w:r>
      <w:r w:rsidR="00066E17">
        <w:t>tis</w:t>
      </w:r>
      <w:r w:rsidR="004955DB">
        <w:t xml:space="preserve"> </w:t>
      </w:r>
      <w:bookmarkEnd w:id="2"/>
      <w:r w:rsidR="00560721">
        <w:t>5700</w:t>
      </w:r>
      <w:r w:rsidR="004955DB">
        <w:t xml:space="preserve"> Eur</w:t>
      </w:r>
      <w:r w:rsidR="006331C9">
        <w:t>,</w:t>
      </w:r>
      <w:r w:rsidR="008C3041">
        <w:t xml:space="preserve"> socialinio draudimo įmokos</w:t>
      </w:r>
      <w:r w:rsidR="00D31550">
        <w:t xml:space="preserve"> </w:t>
      </w:r>
      <w:r w:rsidR="005B4057">
        <w:t>1</w:t>
      </w:r>
      <w:r w:rsidR="00A26B2A">
        <w:t>00</w:t>
      </w:r>
      <w:r w:rsidR="00D31550">
        <w:t xml:space="preserve"> Eur</w:t>
      </w:r>
      <w:r w:rsidR="00560721">
        <w:t>, kvalifikacijos kėlimo išlaidos 100 Eur, kitų prekių ir paslaugų įsigijimo išlaidos 300 Eur</w:t>
      </w:r>
      <w:r w:rsidR="004955DB">
        <w:t xml:space="preserve">), </w:t>
      </w:r>
      <w:bookmarkStart w:id="3" w:name="_Hlk61428345"/>
      <w:r w:rsidR="005B4057">
        <w:t>lėšų už paslaugas ir nuomą sąmat</w:t>
      </w:r>
      <w:r w:rsidR="00560721">
        <w:t xml:space="preserve">a </w:t>
      </w:r>
      <w:bookmarkEnd w:id="3"/>
      <w:r w:rsidR="00560721">
        <w:t>padidinta</w:t>
      </w:r>
      <w:r w:rsidR="005B4057">
        <w:t xml:space="preserve"> (</w:t>
      </w:r>
      <w:r>
        <w:t>d</w:t>
      </w:r>
      <w:r w:rsidR="008C3041">
        <w:t>arbo užmokes</w:t>
      </w:r>
      <w:r w:rsidR="00066E17">
        <w:t>tis</w:t>
      </w:r>
      <w:r w:rsidR="008C3041">
        <w:t xml:space="preserve"> </w:t>
      </w:r>
      <w:r w:rsidR="00A52EA8">
        <w:t>8</w:t>
      </w:r>
      <w:r w:rsidR="005B4057">
        <w:t>00 Eur</w:t>
      </w:r>
      <w:r w:rsidR="00BF09EF">
        <w:t>,</w:t>
      </w:r>
      <w:r w:rsidR="005B4057">
        <w:t xml:space="preserve"> </w:t>
      </w:r>
      <w:r w:rsidR="00A52EA8">
        <w:t xml:space="preserve"> mitybos išlaidos 4000 </w:t>
      </w:r>
      <w:r w:rsidR="005B4057">
        <w:t>Eur</w:t>
      </w:r>
      <w:r w:rsidR="00BF09EF">
        <w:t>,</w:t>
      </w:r>
      <w:r w:rsidR="005B4057">
        <w:t xml:space="preserve"> </w:t>
      </w:r>
      <w:r w:rsidR="0043581B">
        <w:t>kitų prekių ir paslaugų įsigijimo išlaidos</w:t>
      </w:r>
      <w:r w:rsidR="005B4057">
        <w:t xml:space="preserve"> </w:t>
      </w:r>
      <w:r w:rsidR="00A52EA8">
        <w:t>7</w:t>
      </w:r>
      <w:r w:rsidR="005B4057">
        <w:t>00 Eur</w:t>
      </w:r>
      <w:r w:rsidR="0082302F">
        <w:t xml:space="preserve">), </w:t>
      </w:r>
      <w:r w:rsidR="00A52EA8">
        <w:t>savivaldybės biudžeto sąmata padidinta (</w:t>
      </w:r>
      <w:r>
        <w:t>d</w:t>
      </w:r>
      <w:r w:rsidR="00A52EA8">
        <w:t>arbo užmokestis 20</w:t>
      </w:r>
      <w:r w:rsidR="00663206">
        <w:t xml:space="preserve"> </w:t>
      </w:r>
      <w:r w:rsidR="00A52EA8">
        <w:t>000 Eur, socialinio draudimo įmokos 200 Eur, mitybos išlaidos 400 Eur, ryšių įrangos ir ryšių paslaugų įsijim</w:t>
      </w:r>
      <w:r w:rsidR="00B202FF">
        <w:t>o išlaidos</w:t>
      </w:r>
      <w:r w:rsidR="00A52EA8">
        <w:t xml:space="preserve"> 100 Eur, materialiojo turto paprastojo remonto prekių ir paslaugų įsigijim</w:t>
      </w:r>
      <w:r w:rsidR="00B202FF">
        <w:t>o išlaidos</w:t>
      </w:r>
      <w:r w:rsidR="00A52EA8">
        <w:t xml:space="preserve"> 100 Eur, kvalifikacijos kėlim</w:t>
      </w:r>
      <w:r w:rsidR="00B202FF">
        <w:t>o išlaidos</w:t>
      </w:r>
      <w:r w:rsidR="00A52EA8">
        <w:t xml:space="preserve"> 100 Eur, komunalinių paslaugų įsigijim</w:t>
      </w:r>
      <w:r w:rsidR="00B202FF">
        <w:t>o išlaidos</w:t>
      </w:r>
      <w:r w:rsidR="00A52EA8">
        <w:t xml:space="preserve"> 4200 Eur, informacinių technologijų prekių ir paslaugų įsigijim</w:t>
      </w:r>
      <w:r w:rsidR="00B202FF">
        <w:t xml:space="preserve">o išlaidos </w:t>
      </w:r>
      <w:r w:rsidR="00A52EA8">
        <w:t xml:space="preserve">300 Eur, </w:t>
      </w:r>
      <w:r w:rsidR="00B202FF">
        <w:t>kitų prekių ir paslaugų įsigijim</w:t>
      </w:r>
      <w:r w:rsidR="00D31B5A">
        <w:t>o išlaidos</w:t>
      </w:r>
      <w:r w:rsidR="00B202FF">
        <w:t xml:space="preserve"> 100 Eur) ir </w:t>
      </w:r>
      <w:r w:rsidR="00D31B5A">
        <w:t xml:space="preserve">papildomai </w:t>
      </w:r>
      <w:r w:rsidR="00B202FF">
        <w:t>padidinta  savivaldybės biudžeto sąmata (</w:t>
      </w:r>
      <w:r>
        <w:t>k</w:t>
      </w:r>
      <w:r w:rsidR="00B202FF">
        <w:t>itų prekių ir paslaugų įsigijim</w:t>
      </w:r>
      <w:r w:rsidR="00D31B5A">
        <w:t xml:space="preserve">o išlaidos </w:t>
      </w:r>
      <w:r w:rsidR="00B202FF">
        <w:t>7050 Eur, kompiuterinės programinės įrangos ir kompiuterinės programinės įrangos licencijų įsigijim</w:t>
      </w:r>
      <w:r w:rsidR="00D31B5A">
        <w:t>o išlaidos</w:t>
      </w:r>
      <w:r w:rsidR="00B202FF">
        <w:t xml:space="preserve"> 750 Eur).</w:t>
      </w:r>
    </w:p>
    <w:p w14:paraId="19D4B337" w14:textId="77777777" w:rsidR="00905809" w:rsidRDefault="00B202FF" w:rsidP="00905809">
      <w:pPr>
        <w:pStyle w:val="TBRTOrgManSigTr"/>
        <w:ind w:firstLine="1296"/>
      </w:pPr>
      <w:r>
        <w:t xml:space="preserve"> </w:t>
      </w:r>
      <w:r w:rsidR="00D31B5A">
        <w:t>V</w:t>
      </w:r>
      <w:r w:rsidR="00727BFF">
        <w:t xml:space="preserve">adovaujantis Klaipėdos rajono </w:t>
      </w:r>
      <w:r w:rsidR="00F36376">
        <w:t>savivaldybės</w:t>
      </w:r>
      <w:r w:rsidR="00D31B5A">
        <w:t xml:space="preserve"> tarybos </w:t>
      </w:r>
      <w:r w:rsidR="00F36376">
        <w:t xml:space="preserve"> 20</w:t>
      </w:r>
      <w:r w:rsidR="00D31B5A">
        <w:t>20</w:t>
      </w:r>
      <w:r w:rsidR="00F36376">
        <w:t>-</w:t>
      </w:r>
      <w:r w:rsidR="00D31B5A">
        <w:t>09</w:t>
      </w:r>
      <w:r w:rsidR="00F36376">
        <w:t>-</w:t>
      </w:r>
      <w:r w:rsidR="00D31B5A">
        <w:t>24</w:t>
      </w:r>
      <w:r w:rsidR="00F36376">
        <w:t xml:space="preserve"> </w:t>
      </w:r>
      <w:r w:rsidR="00D31B5A">
        <w:t>sprendi</w:t>
      </w:r>
      <w:r w:rsidR="00F36376">
        <w:t>mu</w:t>
      </w:r>
      <w:r w:rsidR="00727BFF">
        <w:t xml:space="preserve"> </w:t>
      </w:r>
      <w:r w:rsidR="00F36376">
        <w:t xml:space="preserve">Nr. </w:t>
      </w:r>
      <w:r w:rsidR="00D31B5A">
        <w:t>T11</w:t>
      </w:r>
      <w:r w:rsidR="00F36376">
        <w:t>-</w:t>
      </w:r>
      <w:r w:rsidR="00D31B5A">
        <w:t xml:space="preserve">364 </w:t>
      </w:r>
      <w:r w:rsidR="00727BFF">
        <w:t>pa</w:t>
      </w:r>
      <w:r w:rsidR="00D31B5A">
        <w:t xml:space="preserve">didinta </w:t>
      </w:r>
      <w:r w:rsidR="00D31550">
        <w:t>savivaldybės biudžeto sąmat</w:t>
      </w:r>
      <w:r w:rsidR="00D31B5A">
        <w:t>a</w:t>
      </w:r>
      <w:r w:rsidR="00D31550">
        <w:t xml:space="preserve"> </w:t>
      </w:r>
      <w:r w:rsidR="00D31B5A">
        <w:t>(</w:t>
      </w:r>
      <w:r w:rsidR="00905809">
        <w:t>d</w:t>
      </w:r>
      <w:r w:rsidR="00D31B5A">
        <w:t>arbo užmokestis 8769 Eur, socialinio draudimo įmokos 136 Eur, ryšių įrangos ir ryšių paslaugų įsijimo išlaidos 100 Eur, materialiojo turto paprastojo remonto prekių ir paslaugų įsigijimo išlaidos 17 Eur, kvalifikacijos kėlimo išlaidos 208 Eur,</w:t>
      </w:r>
      <w:r w:rsidR="00BC6BC7" w:rsidRPr="00BC6BC7">
        <w:t xml:space="preserve"> </w:t>
      </w:r>
      <w:r w:rsidR="00BC6BC7">
        <w:t>informacinių technologijų prekių ir paslaugų įsigijimo išlaidos 189 Eur, kitų prekių ir paslaugų įsigijimo išlaidos 173 Eur</w:t>
      </w:r>
      <w:r w:rsidR="00BC6BC7" w:rsidRPr="00357277">
        <w:t>), pa</w:t>
      </w:r>
      <w:r w:rsidR="00357277">
        <w:t>pildomai skirta</w:t>
      </w:r>
      <w:r w:rsidR="00BC6BC7" w:rsidRPr="00357277">
        <w:t xml:space="preserve"> </w:t>
      </w:r>
      <w:r w:rsidR="00357277">
        <w:t>valstybės biudžeto specialio</w:t>
      </w:r>
      <w:r w:rsidR="005A7F1E">
        <w:t xml:space="preserve">sios </w:t>
      </w:r>
      <w:r w:rsidR="00357277">
        <w:t>tikslinė</w:t>
      </w:r>
      <w:r w:rsidR="005A7F1E">
        <w:t xml:space="preserve">s </w:t>
      </w:r>
      <w:r w:rsidR="00357277">
        <w:t>dotacij</w:t>
      </w:r>
      <w:r w:rsidR="005A7F1E">
        <w:t xml:space="preserve">os </w:t>
      </w:r>
      <w:r w:rsidR="00BC6BC7" w:rsidRPr="00357277">
        <w:t xml:space="preserve">lėšų </w:t>
      </w:r>
      <w:r w:rsidR="00BC6BC7">
        <w:t>(</w:t>
      </w:r>
      <w:r w:rsidR="00905809">
        <w:t>d</w:t>
      </w:r>
      <w:r w:rsidR="00BC6BC7">
        <w:t>arbo užmokestis 1880 Eur, socialinio draudimo įmokos 27 Eur</w:t>
      </w:r>
      <w:r w:rsidR="00D31B5A">
        <w:t>)</w:t>
      </w:r>
      <w:r w:rsidR="00BC6BC7">
        <w:t>.</w:t>
      </w:r>
    </w:p>
    <w:p w14:paraId="749223BD" w14:textId="77777777" w:rsidR="00905809" w:rsidRDefault="00BC6BC7" w:rsidP="00905809">
      <w:pPr>
        <w:pStyle w:val="TBRTOrgManSigTr"/>
        <w:ind w:firstLine="1296"/>
      </w:pPr>
      <w:r>
        <w:t xml:space="preserve"> Vadovaujantis Klaipėdos rajono savivaldybės tarybos 2020</w:t>
      </w:r>
      <w:r w:rsidR="00F72F59">
        <w:t xml:space="preserve">-10-29 sprendimu Nr. T11-388 padidinta </w:t>
      </w:r>
      <w:r w:rsidR="00905809">
        <w:t>mokymo lėšų programos sąmata</w:t>
      </w:r>
      <w:r w:rsidR="00F72F59">
        <w:t xml:space="preserve"> (</w:t>
      </w:r>
      <w:r w:rsidR="00905809">
        <w:t>d</w:t>
      </w:r>
      <w:r>
        <w:t xml:space="preserve">arbo užmokestis </w:t>
      </w:r>
      <w:r w:rsidR="00F72F59">
        <w:t>40</w:t>
      </w:r>
      <w:r w:rsidR="00663206">
        <w:t xml:space="preserve"> </w:t>
      </w:r>
      <w:r w:rsidR="00F72F59">
        <w:t>600</w:t>
      </w:r>
      <w:r>
        <w:t xml:space="preserve"> Eur, socialinio draudimo įmokos 6</w:t>
      </w:r>
      <w:r w:rsidR="00F72F59">
        <w:t>00</w:t>
      </w:r>
      <w:r>
        <w:t xml:space="preserve"> Eur</w:t>
      </w:r>
      <w:r w:rsidR="00F72F59">
        <w:t>)</w:t>
      </w:r>
      <w:r>
        <w:t xml:space="preserve">, </w:t>
      </w:r>
      <w:r w:rsidR="00F72F59">
        <w:t>pakeista lėšų už paslaug</w:t>
      </w:r>
      <w:r w:rsidR="00663206">
        <w:t>a</w:t>
      </w:r>
      <w:r w:rsidR="00F72F59">
        <w:t>s ir nuomą sąmata (</w:t>
      </w:r>
      <w:r w:rsidR="00905809">
        <w:t>s</w:t>
      </w:r>
      <w:r w:rsidR="00F72F59">
        <w:t>umažinta mitybos išlaidos 9000 Eur, padidinta infrastruktūros ir kitų statinių išsigijimo išlaidos 9000 Eur).</w:t>
      </w:r>
    </w:p>
    <w:p w14:paraId="6BE08538" w14:textId="77777777" w:rsidR="00905809" w:rsidRDefault="00F72F59" w:rsidP="00905809">
      <w:pPr>
        <w:pStyle w:val="TBRTOrgManSigTr"/>
        <w:ind w:firstLine="1296"/>
      </w:pPr>
      <w:r>
        <w:t xml:space="preserve"> Vadovaujantis Klaipėdos rajono savivaldybės direktoriaus 2020-12-09 įsakymu Nr. AV-2871 </w:t>
      </w:r>
      <w:r w:rsidR="0067773C">
        <w:t>padaryti pakeitimai savivaldybės biudžeto sąmatoje (</w:t>
      </w:r>
      <w:r w:rsidR="00905809">
        <w:t>p</w:t>
      </w:r>
      <w:r w:rsidR="0067773C">
        <w:t xml:space="preserve">adidinta socialinio draudimo įmokos 730 Eur, ryšių įrangos ir ryšių paslaugų įsijimo išlaidos 320 Eur, kitų prekių ir paslaugų įsigijimo išlaidos 381 Eur, sumažinta transporto išlaikymo ir transporto paslaugų išlaidos 320 Eur, komandiruočių išlaidos 201 Eur, materialiojo turto paprastojo remonto prekių ir paslaugų įsigijimo išlaidos 77 Eur. kvalifikacijos kėlimo išlaidos 833 Eur). </w:t>
      </w:r>
    </w:p>
    <w:p w14:paraId="653152BD" w14:textId="76835977" w:rsidR="008A6870" w:rsidRDefault="0067773C" w:rsidP="00905809">
      <w:pPr>
        <w:pStyle w:val="TBRTOrgManSigTr"/>
        <w:ind w:firstLine="1296"/>
      </w:pPr>
      <w:r>
        <w:t xml:space="preserve">Vadovaujantis Klaipėdos rajono savivaldybės tarybos 2020-12-17 sprendimu Nr. T11-457 pakeista </w:t>
      </w:r>
      <w:r w:rsidR="00905809">
        <w:t xml:space="preserve">mokymo lėšų programos sąmata </w:t>
      </w:r>
      <w:r>
        <w:t xml:space="preserve"> </w:t>
      </w:r>
      <w:r w:rsidR="00357277">
        <w:t>(</w:t>
      </w:r>
      <w:r w:rsidR="00905809">
        <w:t>p</w:t>
      </w:r>
      <w:r w:rsidR="00357277">
        <w:t xml:space="preserve">adidinta socialinio draudimo įmokos 260 Eur, darbdavio socialinė parama pinigais 300 Eur, sumažinta kvalifikacijos kėlimo išlaidos 560 Eur.  </w:t>
      </w:r>
      <w:r w:rsidR="00357277">
        <w:lastRenderedPageBreak/>
        <w:t>Pakeist</w:t>
      </w:r>
      <w:r w:rsidR="00107ADF">
        <w:t>os</w:t>
      </w:r>
      <w:r w:rsidR="00357277">
        <w:t xml:space="preserve"> valstybės biudžeto specialiosios tikslinės dotacijos </w:t>
      </w:r>
      <w:r w:rsidR="005A7F1E">
        <w:t>lėšos</w:t>
      </w:r>
      <w:r w:rsidR="00357277">
        <w:t xml:space="preserve"> </w:t>
      </w:r>
      <w:r>
        <w:t xml:space="preserve"> </w:t>
      </w:r>
      <w:r w:rsidR="00357277">
        <w:t>(</w:t>
      </w:r>
      <w:r w:rsidR="00905809">
        <w:t>s</w:t>
      </w:r>
      <w:r w:rsidR="00357277">
        <w:t>umažinta</w:t>
      </w:r>
      <w:r w:rsidR="00107ADF">
        <w:t>s</w:t>
      </w:r>
      <w:r w:rsidR="00357277">
        <w:t xml:space="preserve">  darbo užmokestis 1880</w:t>
      </w:r>
      <w:r w:rsidR="0082302F">
        <w:t xml:space="preserve"> Eur,</w:t>
      </w:r>
      <w:r w:rsidR="0070274B">
        <w:t xml:space="preserve"> </w:t>
      </w:r>
      <w:r w:rsidR="0032427B">
        <w:t>socialinio draudimo įmokos</w:t>
      </w:r>
      <w:r w:rsidR="0082302F">
        <w:t xml:space="preserve"> </w:t>
      </w:r>
      <w:r w:rsidR="00357277">
        <w:t>27</w:t>
      </w:r>
      <w:r w:rsidR="0082302F">
        <w:t xml:space="preserve"> Eur,</w:t>
      </w:r>
      <w:r w:rsidR="00066E17">
        <w:t xml:space="preserve"> </w:t>
      </w:r>
      <w:r w:rsidR="00357277">
        <w:t>padidinta</w:t>
      </w:r>
      <w:r w:rsidR="0070274B">
        <w:t xml:space="preserve"> </w:t>
      </w:r>
      <w:r w:rsidR="0032427B">
        <w:t xml:space="preserve">darbdavio socialinė parama </w:t>
      </w:r>
      <w:r w:rsidR="0070274B">
        <w:t xml:space="preserve"> </w:t>
      </w:r>
      <w:r w:rsidR="00357277">
        <w:t>1907</w:t>
      </w:r>
      <w:r w:rsidR="0032427B">
        <w:t xml:space="preserve"> </w:t>
      </w:r>
      <w:r w:rsidR="0070274B">
        <w:t>Eur</w:t>
      </w:r>
      <w:r w:rsidR="00727BFF">
        <w:t>)</w:t>
      </w:r>
      <w:r w:rsidR="00357277">
        <w:t>.</w:t>
      </w:r>
      <w:r w:rsidR="0032427B">
        <w:t xml:space="preserve"> </w:t>
      </w:r>
    </w:p>
    <w:p w14:paraId="3040064F" w14:textId="7C62506F" w:rsidR="00ED6F07" w:rsidRDefault="00ED6F07" w:rsidP="008A6870">
      <w:pPr>
        <w:pStyle w:val="TBRTOrgManSigTr"/>
        <w:ind w:firstLine="1296"/>
      </w:pPr>
      <w:r>
        <w:t>Visų programų sąmatų suma po pakeitimų 20</w:t>
      </w:r>
      <w:r w:rsidR="005A7F1E">
        <w:t>20</w:t>
      </w:r>
      <w:r>
        <w:t xml:space="preserve"> metais buvo </w:t>
      </w:r>
      <w:r w:rsidR="005A7F1E">
        <w:t>868</w:t>
      </w:r>
      <w:r w:rsidR="00D31FC2">
        <w:t xml:space="preserve"> </w:t>
      </w:r>
      <w:r w:rsidR="005A7F1E">
        <w:t>603</w:t>
      </w:r>
      <w:r>
        <w:t xml:space="preserve"> Eur, panaudota </w:t>
      </w:r>
      <w:r w:rsidR="005A7F1E">
        <w:t>841</w:t>
      </w:r>
      <w:r w:rsidR="00D31FC2">
        <w:t xml:space="preserve"> </w:t>
      </w:r>
      <w:r w:rsidR="005A7F1E">
        <w:t>020,14</w:t>
      </w:r>
      <w:r>
        <w:t xml:space="preserve"> Eur. Savivaldybės biudžeto sąmata buvo </w:t>
      </w:r>
      <w:r w:rsidR="005A7F1E">
        <w:t>558</w:t>
      </w:r>
      <w:r w:rsidR="00D31FC2">
        <w:t xml:space="preserve"> </w:t>
      </w:r>
      <w:r w:rsidR="005A7F1E">
        <w:t>352</w:t>
      </w:r>
      <w:r w:rsidR="00D723FF">
        <w:t xml:space="preserve"> </w:t>
      </w:r>
      <w:r>
        <w:t xml:space="preserve">Eur, panaudota </w:t>
      </w:r>
      <w:r w:rsidR="005A7F1E">
        <w:t>551</w:t>
      </w:r>
      <w:r w:rsidR="00D31FC2">
        <w:t xml:space="preserve"> </w:t>
      </w:r>
      <w:r w:rsidR="005A7F1E">
        <w:t>662,11</w:t>
      </w:r>
      <w:r>
        <w:t xml:space="preserve"> Eur. Mokinio </w:t>
      </w:r>
      <w:r w:rsidR="006E4445">
        <w:t>reikmėms finansuoti</w:t>
      </w:r>
      <w:r>
        <w:t xml:space="preserve"> sąmata buvo </w:t>
      </w:r>
      <w:r w:rsidR="005A7F1E">
        <w:t>211</w:t>
      </w:r>
      <w:r w:rsidR="00D31FC2">
        <w:t xml:space="preserve"> </w:t>
      </w:r>
      <w:r w:rsidR="005A7F1E">
        <w:t>844</w:t>
      </w:r>
      <w:r>
        <w:t xml:space="preserve"> Eur, panaudota </w:t>
      </w:r>
      <w:r w:rsidR="005A7F1E">
        <w:t>211</w:t>
      </w:r>
      <w:r w:rsidR="00D31FC2">
        <w:t xml:space="preserve"> </w:t>
      </w:r>
      <w:r w:rsidR="005A7F1E">
        <w:t>844,19</w:t>
      </w:r>
      <w:r>
        <w:t xml:space="preserve"> Eur.</w:t>
      </w:r>
      <w:r w:rsidR="005A7F1E">
        <w:t xml:space="preserve"> Panaudota 0,19 Eur daugiau, nes prijungus Drevernos darželį liko neperkelta 0,19 Eur</w:t>
      </w:r>
      <w:r w:rsidR="00905809">
        <w:t xml:space="preserve"> </w:t>
      </w:r>
      <w:r w:rsidR="005A7F1E">
        <w:t xml:space="preserve"> suma į Priekulės vaikų lopšelio-darželio sąmatą</w:t>
      </w:r>
      <w:r w:rsidR="003A124A">
        <w:t xml:space="preserve">. </w:t>
      </w:r>
      <w:r w:rsidR="00D31FC2">
        <w:t>L</w:t>
      </w:r>
      <w:r>
        <w:t xml:space="preserve">ėšų už paslaugas ir nuomą sąmatoje buvo </w:t>
      </w:r>
      <w:r w:rsidR="008A6870">
        <w:t>8</w:t>
      </w:r>
      <w:r w:rsidR="005A7F1E">
        <w:t>8</w:t>
      </w:r>
      <w:r w:rsidR="00D31FC2">
        <w:t xml:space="preserve"> </w:t>
      </w:r>
      <w:r w:rsidR="005A7F1E">
        <w:t>700</w:t>
      </w:r>
      <w:r>
        <w:t xml:space="preserve"> Eur, panaudota </w:t>
      </w:r>
      <w:r w:rsidR="005A7F1E">
        <w:t>67</w:t>
      </w:r>
      <w:r w:rsidR="00D31FC2">
        <w:t xml:space="preserve"> </w:t>
      </w:r>
      <w:r w:rsidR="005A7F1E">
        <w:t>806,84</w:t>
      </w:r>
      <w:r>
        <w:t xml:space="preserve"> Eur.</w:t>
      </w:r>
      <w:r w:rsidR="005A7F1E">
        <w:t xml:space="preserve"> </w:t>
      </w:r>
      <w:r w:rsidR="004D74B1">
        <w:t xml:space="preserve"> Dėl šalyje vykusio karantino nesurinkome 20893,16 Eur. </w:t>
      </w:r>
      <w:r w:rsidR="005A7F1E">
        <w:t>Valstybės biudžeto specialioji tikslinė dotacija 1907 Eur, panaudota 1907 Eur.</w:t>
      </w:r>
    </w:p>
    <w:p w14:paraId="233EE2E3" w14:textId="77777777" w:rsidR="00ED6F07" w:rsidRDefault="00ED6F07" w:rsidP="008A6870">
      <w:pPr>
        <w:pStyle w:val="TBRTOrgManSigTr"/>
        <w:ind w:firstLine="1296"/>
      </w:pPr>
      <w:r>
        <w:t>Visi gauti asignavimai panaudoti pagal paskirtį.</w:t>
      </w:r>
    </w:p>
    <w:p w14:paraId="3E92DE4E" w14:textId="3AE08912" w:rsidR="00ED6F07" w:rsidRDefault="00ED6F07" w:rsidP="00F36376">
      <w:pPr>
        <w:pStyle w:val="TBRTOrgManSigTr"/>
      </w:pPr>
      <w:r>
        <w:t xml:space="preserve">                 </w:t>
      </w:r>
      <w:r w:rsidR="008A6870">
        <w:t xml:space="preserve">     </w:t>
      </w:r>
      <w:r>
        <w:t>20</w:t>
      </w:r>
      <w:r w:rsidR="005A7F1E">
        <w:t>20</w:t>
      </w:r>
      <w:r>
        <w:t xml:space="preserve"> metų gruodžio 31</w:t>
      </w:r>
      <w:r w:rsidR="0032427B">
        <w:t xml:space="preserve"> dienai </w:t>
      </w:r>
      <w:r w:rsidR="004D74B1">
        <w:t>mokėtinų sumų</w:t>
      </w:r>
      <w:r w:rsidR="005A7F1E">
        <w:t xml:space="preserve"> nebuvo</w:t>
      </w:r>
      <w:r w:rsidR="00ED0932">
        <w:t>.</w:t>
      </w:r>
    </w:p>
    <w:p w14:paraId="05523245" w14:textId="4D6162F8" w:rsidR="00BA4B21" w:rsidRDefault="00FA604A" w:rsidP="004D74B1">
      <w:pPr>
        <w:pStyle w:val="TBRTOrgManSigTr"/>
      </w:pPr>
      <w:r>
        <w:t xml:space="preserve">                  </w:t>
      </w:r>
      <w:r w:rsidR="008A6870">
        <w:t xml:space="preserve">    </w:t>
      </w:r>
      <w:r w:rsidR="00BA4B21">
        <w:t>20</w:t>
      </w:r>
      <w:r w:rsidR="00ED0932">
        <w:t>20</w:t>
      </w:r>
      <w:r w:rsidR="00BA4B21">
        <w:t xml:space="preserve"> metais </w:t>
      </w:r>
      <w:r w:rsidR="004D74B1">
        <w:t xml:space="preserve">patvirtintas </w:t>
      </w:r>
      <w:r w:rsidR="00BA4B21">
        <w:t>etatų skaičius</w:t>
      </w:r>
      <w:r w:rsidR="005411B6">
        <w:t xml:space="preserve"> </w:t>
      </w:r>
      <w:r w:rsidR="005C5C23">
        <w:t>metų</w:t>
      </w:r>
      <w:r w:rsidR="005411B6">
        <w:t xml:space="preserve"> pradžioje 5</w:t>
      </w:r>
      <w:r w:rsidR="00ED0932">
        <w:t>2</w:t>
      </w:r>
      <w:r w:rsidR="005411B6">
        <w:t>,</w:t>
      </w:r>
      <w:r w:rsidR="00ED0932">
        <w:t>3</w:t>
      </w:r>
      <w:r w:rsidR="005411B6">
        <w:t>5</w:t>
      </w:r>
      <w:r w:rsidR="004E4BFA">
        <w:t xml:space="preserve"> etatai, metų pabaigoje </w:t>
      </w:r>
      <w:r w:rsidR="00ED0932">
        <w:t>67,75</w:t>
      </w:r>
      <w:r w:rsidR="004E4BFA">
        <w:t xml:space="preserve"> etatai.</w:t>
      </w:r>
      <w:r w:rsidR="002643AB">
        <w:t xml:space="preserve"> Nuo 2020 metų liepos 1 dienos pasikeitė įstaigos direktorius.</w:t>
      </w:r>
    </w:p>
    <w:p w14:paraId="2EB33B70" w14:textId="7A274EFD" w:rsidR="002643AB" w:rsidRDefault="004E4BFA" w:rsidP="007A62B6">
      <w:pPr>
        <w:pStyle w:val="TBRTOrgManSigTr"/>
        <w:ind w:firstLine="1296"/>
      </w:pPr>
      <w:r>
        <w:t>Ilgalaikio materialiojo turto per 20</w:t>
      </w:r>
      <w:r w:rsidR="00ED0932">
        <w:t>20</w:t>
      </w:r>
      <w:r>
        <w:t xml:space="preserve"> metus </w:t>
      </w:r>
      <w:r w:rsidR="00ED0932">
        <w:t>įsi</w:t>
      </w:r>
      <w:r>
        <w:t>gijome</w:t>
      </w:r>
      <w:r w:rsidR="00A80360">
        <w:t xml:space="preserve"> už 97</w:t>
      </w:r>
      <w:r w:rsidR="002643AB">
        <w:t>48,02</w:t>
      </w:r>
      <w:r w:rsidR="00A80360">
        <w:t xml:space="preserve"> Eur</w:t>
      </w:r>
      <w:r w:rsidR="002643AB">
        <w:t>:</w:t>
      </w:r>
    </w:p>
    <w:p w14:paraId="00E96687" w14:textId="0B7F3940" w:rsidR="00B925E4" w:rsidRDefault="002643AB" w:rsidP="007A62B6">
      <w:pPr>
        <w:pStyle w:val="TBRTOrgManSigTr"/>
        <w:ind w:firstLine="1296"/>
      </w:pPr>
      <w:r>
        <w:t>kompiuter</w:t>
      </w:r>
      <w:r w:rsidR="00B925E4">
        <w:t>is</w:t>
      </w:r>
      <w:r>
        <w:t xml:space="preserve"> už 750 Eur</w:t>
      </w:r>
      <w:r w:rsidR="00B925E4">
        <w:t>;</w:t>
      </w:r>
    </w:p>
    <w:p w14:paraId="3D5F397D" w14:textId="3ADD63C3" w:rsidR="00CB709F" w:rsidRDefault="002643AB" w:rsidP="007A62B6">
      <w:pPr>
        <w:pStyle w:val="TBRTOrgManSigTr"/>
        <w:ind w:firstLine="1296"/>
      </w:pPr>
      <w:r>
        <w:t>futbolo aikštel</w:t>
      </w:r>
      <w:r w:rsidR="00B925E4">
        <w:t>ė</w:t>
      </w:r>
      <w:r>
        <w:t xml:space="preserve"> už 8998,02 Eur.</w:t>
      </w:r>
    </w:p>
    <w:p w14:paraId="092D41A3" w14:textId="2A958146" w:rsidR="004E4BFA" w:rsidRDefault="004E4BFA" w:rsidP="007A62B6">
      <w:pPr>
        <w:pStyle w:val="TBRTOrgManSigTr"/>
        <w:ind w:firstLine="1296"/>
      </w:pPr>
      <w:r>
        <w:t>Materialini</w:t>
      </w:r>
      <w:r w:rsidR="00CB709F">
        <w:t xml:space="preserve">ų </w:t>
      </w:r>
      <w:r>
        <w:t>vertybių inventorizacija atlikta 20</w:t>
      </w:r>
      <w:r w:rsidR="00A80360">
        <w:t>20</w:t>
      </w:r>
      <w:r>
        <w:t xml:space="preserve"> metų lapkričio 30 dienos būklei. Inventorizacijos metu trūkumų ne</w:t>
      </w:r>
      <w:r w:rsidR="006079F5">
        <w:t>nustatyta</w:t>
      </w:r>
      <w:r>
        <w:t>.</w:t>
      </w:r>
    </w:p>
    <w:p w14:paraId="2CD18568" w14:textId="1A090C4F" w:rsidR="00D31FC2" w:rsidRDefault="004E4BFA" w:rsidP="00D31FC2">
      <w:pPr>
        <w:pStyle w:val="TBRTOrgManSigTr"/>
        <w:ind w:firstLine="1296"/>
      </w:pPr>
      <w:r>
        <w:t>Per 20</w:t>
      </w:r>
      <w:r w:rsidR="00A80360">
        <w:t>20</w:t>
      </w:r>
      <w:r>
        <w:t xml:space="preserve"> metus gauta tikslinių lėšų </w:t>
      </w:r>
      <w:r w:rsidR="00A80360">
        <w:t>7055,93</w:t>
      </w:r>
      <w:r w:rsidR="00D00B96">
        <w:t xml:space="preserve"> </w:t>
      </w:r>
      <w:r w:rsidR="00077E31">
        <w:t>Eur</w:t>
      </w:r>
      <w:r w:rsidR="00620BEE">
        <w:t>:</w:t>
      </w:r>
    </w:p>
    <w:p w14:paraId="38F8A692" w14:textId="77777777" w:rsidR="00D31FC2" w:rsidRDefault="00620BEE" w:rsidP="00D31FC2">
      <w:pPr>
        <w:pStyle w:val="TBRTOrgManSigTr"/>
        <w:ind w:firstLine="1296"/>
      </w:pPr>
      <w:r>
        <w:t>iš v</w:t>
      </w:r>
      <w:r w:rsidR="00D00B96">
        <w:t xml:space="preserve">alstybinės mokesčių inspekcijos </w:t>
      </w:r>
      <w:r w:rsidR="00A80360">
        <w:t>1,</w:t>
      </w:r>
      <w:r w:rsidR="00D00B96">
        <w:t xml:space="preserve">2 procentai gyventojų pajamų mokesčio </w:t>
      </w:r>
      <w:r w:rsidR="00A80360">
        <w:t>6606,01</w:t>
      </w:r>
      <w:r w:rsidR="00D00B96">
        <w:t xml:space="preserve"> </w:t>
      </w:r>
      <w:r w:rsidR="00077E31">
        <w:t>Eur</w:t>
      </w:r>
      <w:r w:rsidR="00D31FC2">
        <w:t>;</w:t>
      </w:r>
      <w:r w:rsidR="00D00B96">
        <w:t xml:space="preserve"> </w:t>
      </w:r>
    </w:p>
    <w:p w14:paraId="47DF9E03" w14:textId="77777777" w:rsidR="00D31FC2" w:rsidRDefault="00D00B96" w:rsidP="00D31FC2">
      <w:pPr>
        <w:pStyle w:val="TBRTOrgManSigTr"/>
        <w:ind w:firstLine="1296"/>
      </w:pPr>
      <w:r>
        <w:t xml:space="preserve">iš juridinių asmenų </w:t>
      </w:r>
      <w:r w:rsidR="00A80360">
        <w:t>449,92</w:t>
      </w:r>
      <w:r>
        <w:t xml:space="preserve"> </w:t>
      </w:r>
      <w:r w:rsidR="00077E31">
        <w:t>Eur</w:t>
      </w:r>
      <w:r w:rsidR="00F05F1A">
        <w:t>.</w:t>
      </w:r>
    </w:p>
    <w:p w14:paraId="283BB9CC" w14:textId="64C19D45" w:rsidR="004E4BFA" w:rsidRDefault="00D31FC2" w:rsidP="00D31FC2">
      <w:pPr>
        <w:pStyle w:val="TBRTOrgManSigTr"/>
        <w:ind w:firstLine="1296"/>
      </w:pPr>
      <w:r>
        <w:t>T</w:t>
      </w:r>
      <w:r w:rsidR="00D00B96">
        <w:t>ikslinių lėšų panaudota</w:t>
      </w:r>
      <w:r w:rsidR="00A80360">
        <w:t xml:space="preserve"> 5467,26 </w:t>
      </w:r>
      <w:r w:rsidR="00077E31">
        <w:t>Eur</w:t>
      </w:r>
      <w:r w:rsidR="00D00B96">
        <w:t xml:space="preserve">, liko nepanaudota </w:t>
      </w:r>
      <w:r w:rsidR="00A80360">
        <w:t>10</w:t>
      </w:r>
      <w:r>
        <w:t xml:space="preserve"> </w:t>
      </w:r>
      <w:r w:rsidR="00A80360">
        <w:t>442,86</w:t>
      </w:r>
      <w:r w:rsidR="00D00B96">
        <w:t xml:space="preserve"> </w:t>
      </w:r>
      <w:r w:rsidR="00077E31">
        <w:t>Eur</w:t>
      </w:r>
      <w:r w:rsidR="00D00B96">
        <w:t>.</w:t>
      </w:r>
    </w:p>
    <w:p w14:paraId="165387B3" w14:textId="77777777" w:rsidR="00727BFF" w:rsidRDefault="00727BFF" w:rsidP="00804C34">
      <w:pPr>
        <w:pStyle w:val="TBRTOrgManSigTr"/>
      </w:pPr>
    </w:p>
    <w:p w14:paraId="1D89A789" w14:textId="77777777" w:rsidR="00727BFF" w:rsidRDefault="00727BFF" w:rsidP="00804C34">
      <w:pPr>
        <w:pStyle w:val="TBRTOrgManSigTr"/>
      </w:pPr>
      <w:r>
        <w:t xml:space="preserve">            </w:t>
      </w:r>
    </w:p>
    <w:p w14:paraId="44ECED83" w14:textId="77777777" w:rsidR="00804C34" w:rsidRDefault="00804C34" w:rsidP="00804C34">
      <w:pPr>
        <w:pStyle w:val="TBRTOrgManSigTr"/>
        <w:jc w:val="center"/>
      </w:pPr>
    </w:p>
    <w:p w14:paraId="5060A403" w14:textId="77777777" w:rsidR="009D0FE8" w:rsidRPr="00F501C3" w:rsidRDefault="009D0FE8" w:rsidP="00755211">
      <w:pPr>
        <w:pStyle w:val="TBRTOrgManSigTr"/>
        <w:spacing w:line="360" w:lineRule="auto"/>
      </w:pPr>
    </w:p>
    <w:p w14:paraId="2680F6BC" w14:textId="58679AF4" w:rsidR="004A1796" w:rsidRDefault="004A1796" w:rsidP="00B312A8">
      <w:pPr>
        <w:pStyle w:val="TBRTOrgManSigTr"/>
      </w:pPr>
      <w:r>
        <w:t>Direktorė</w:t>
      </w:r>
      <w:r>
        <w:tab/>
      </w:r>
      <w:r>
        <w:tab/>
      </w:r>
      <w:r>
        <w:tab/>
      </w:r>
      <w:r>
        <w:tab/>
      </w:r>
      <w:r>
        <w:tab/>
      </w:r>
      <w:r w:rsidR="003B448C">
        <w:tab/>
      </w:r>
      <w:r w:rsidR="00A80360">
        <w:t>Vilija Rimkuvienė</w:t>
      </w:r>
    </w:p>
    <w:p w14:paraId="3C865680" w14:textId="77777777" w:rsidR="005D5D64" w:rsidRDefault="005D5D64" w:rsidP="00B312A8">
      <w:pPr>
        <w:pStyle w:val="TBRTOrgManSigTr"/>
      </w:pPr>
    </w:p>
    <w:p w14:paraId="08B13BED" w14:textId="77777777" w:rsidR="005D5D64" w:rsidRDefault="005D5D64" w:rsidP="00B312A8">
      <w:pPr>
        <w:pStyle w:val="TBRTOrgManSigTr"/>
      </w:pPr>
      <w:r>
        <w:t>Vyriausioji buhalterė                                                                                                Vilija Vasiulienė</w:t>
      </w:r>
    </w:p>
    <w:p w14:paraId="1254BB42" w14:textId="77777777" w:rsidR="005D5D64" w:rsidRDefault="005D5D64" w:rsidP="00B312A8">
      <w:pPr>
        <w:pStyle w:val="TBRTOrgManSigTr"/>
      </w:pPr>
    </w:p>
    <w:p w14:paraId="20027B12" w14:textId="77777777" w:rsidR="005D5D64" w:rsidRDefault="005D5D64" w:rsidP="00B312A8">
      <w:pPr>
        <w:pStyle w:val="TBRTOrgManSigTr"/>
      </w:pPr>
    </w:p>
    <w:p w14:paraId="1A382B1F" w14:textId="77777777" w:rsidR="005D5D64" w:rsidRDefault="005D5D64" w:rsidP="00B312A8">
      <w:pPr>
        <w:pStyle w:val="TBRTOrgManSigTr"/>
      </w:pPr>
    </w:p>
    <w:p w14:paraId="77DB05F9" w14:textId="77777777" w:rsidR="005D5D64" w:rsidRDefault="005D5D64" w:rsidP="00B312A8">
      <w:pPr>
        <w:pStyle w:val="TBRTOrgManSigTr"/>
      </w:pPr>
    </w:p>
    <w:p w14:paraId="288106C3" w14:textId="77777777" w:rsidR="00B83EDA" w:rsidRDefault="00B83EDA" w:rsidP="00B312A8">
      <w:pPr>
        <w:pStyle w:val="TBRTOrgManSigTr"/>
      </w:pPr>
    </w:p>
    <w:p w14:paraId="78ED307E" w14:textId="77777777" w:rsidR="00B83EDA" w:rsidRDefault="00B83EDA" w:rsidP="00B312A8">
      <w:pPr>
        <w:pStyle w:val="TBRTOrgManSigTr"/>
      </w:pPr>
    </w:p>
    <w:p w14:paraId="3E6A40D1" w14:textId="77777777" w:rsidR="00B83EDA" w:rsidRDefault="00B83EDA" w:rsidP="00B312A8">
      <w:pPr>
        <w:pStyle w:val="TBRTOrgManSigTr"/>
      </w:pPr>
    </w:p>
    <w:p w14:paraId="0D457343" w14:textId="77777777" w:rsidR="00B83EDA" w:rsidRDefault="00B83EDA" w:rsidP="00B312A8">
      <w:pPr>
        <w:pStyle w:val="TBRTOrgManSigTr"/>
      </w:pPr>
    </w:p>
    <w:p w14:paraId="3C6382F1" w14:textId="77777777" w:rsidR="00B83EDA" w:rsidRDefault="00B83EDA" w:rsidP="00B312A8">
      <w:pPr>
        <w:pStyle w:val="TBRTOrgManSigTr"/>
      </w:pPr>
    </w:p>
    <w:p w14:paraId="50A33AD4" w14:textId="77777777" w:rsidR="00B83EDA" w:rsidRDefault="00B83EDA" w:rsidP="00B312A8">
      <w:pPr>
        <w:pStyle w:val="TBRTOrgManSigTr"/>
      </w:pPr>
    </w:p>
    <w:p w14:paraId="2114CAB5" w14:textId="77777777" w:rsidR="00B83EDA" w:rsidRDefault="00B83EDA" w:rsidP="00B312A8">
      <w:pPr>
        <w:pStyle w:val="TBRTOrgManSigTr"/>
      </w:pPr>
    </w:p>
    <w:p w14:paraId="35B1469D" w14:textId="77777777" w:rsidR="00B83EDA" w:rsidRDefault="00B83EDA" w:rsidP="00B312A8">
      <w:pPr>
        <w:pStyle w:val="TBRTOrgManSigTr"/>
      </w:pPr>
    </w:p>
    <w:p w14:paraId="6CEECC19" w14:textId="77777777" w:rsidR="00B83EDA" w:rsidRDefault="00B83EDA" w:rsidP="00B312A8">
      <w:pPr>
        <w:pStyle w:val="TBRTOrgManSigTr"/>
      </w:pPr>
    </w:p>
    <w:p w14:paraId="2018DDD6" w14:textId="77777777" w:rsidR="00B83EDA" w:rsidRDefault="00B83EDA" w:rsidP="00B312A8">
      <w:pPr>
        <w:pStyle w:val="TBRTOrgManSigTr"/>
      </w:pPr>
    </w:p>
    <w:p w14:paraId="75030CDE" w14:textId="77777777" w:rsidR="00B83EDA" w:rsidRDefault="00B83EDA" w:rsidP="00B312A8">
      <w:pPr>
        <w:pStyle w:val="TBRTOrgManSigTr"/>
      </w:pPr>
    </w:p>
    <w:p w14:paraId="11118E59" w14:textId="77777777" w:rsidR="00B83EDA" w:rsidRDefault="00B83EDA" w:rsidP="00B312A8">
      <w:pPr>
        <w:pStyle w:val="TBRTOrgManSigTr"/>
      </w:pPr>
    </w:p>
    <w:p w14:paraId="698E9CCF" w14:textId="77777777" w:rsidR="00B83EDA" w:rsidRDefault="00B83EDA" w:rsidP="00B312A8">
      <w:pPr>
        <w:pStyle w:val="TBRTOrgManSigTr"/>
      </w:pPr>
    </w:p>
    <w:p w14:paraId="1F229F0C" w14:textId="77777777" w:rsidR="00B83EDA" w:rsidRDefault="00B83EDA" w:rsidP="00B312A8">
      <w:pPr>
        <w:pStyle w:val="TBRTOrgManSigTr"/>
      </w:pPr>
    </w:p>
    <w:p w14:paraId="0E3C4DC7" w14:textId="77777777" w:rsidR="00B83EDA" w:rsidRDefault="00B83EDA" w:rsidP="00B312A8">
      <w:pPr>
        <w:pStyle w:val="TBRTOrgManSigTr"/>
      </w:pPr>
    </w:p>
    <w:p w14:paraId="3A808A88" w14:textId="77777777" w:rsidR="00B83EDA" w:rsidRDefault="00B83EDA" w:rsidP="00B312A8">
      <w:pPr>
        <w:pStyle w:val="TBRTOrgManSigTr"/>
      </w:pPr>
    </w:p>
    <w:p w14:paraId="704F68EE" w14:textId="77777777" w:rsidR="005D5D64" w:rsidRPr="005D5D64" w:rsidRDefault="005D5D64" w:rsidP="00B312A8">
      <w:pPr>
        <w:pStyle w:val="TBRTOrgManSigTr"/>
      </w:pPr>
      <w:r>
        <w:t xml:space="preserve">Vilija Vasiulienė, 8 46 45 41 05, el. p. </w:t>
      </w:r>
      <w:hyperlink r:id="rId4" w:history="1">
        <w:r w:rsidR="00B83EDA" w:rsidRPr="00487D93">
          <w:rPr>
            <w:rStyle w:val="Hipersaitas"/>
          </w:rPr>
          <w:t>vvilija61@gmail.com</w:t>
        </w:r>
      </w:hyperlink>
      <w:r w:rsidR="00B83EDA">
        <w:t xml:space="preserve"> </w:t>
      </w:r>
    </w:p>
    <w:p w14:paraId="31797763" w14:textId="77777777" w:rsidR="009D25EA" w:rsidRDefault="009D25EA" w:rsidP="00B312A8">
      <w:pPr>
        <w:pStyle w:val="TBRTOrgManSigTr"/>
      </w:pPr>
    </w:p>
    <w:p w14:paraId="1BE5CD6F" w14:textId="77777777" w:rsidR="007A296B" w:rsidRDefault="007A296B" w:rsidP="00B312A8">
      <w:pPr>
        <w:pStyle w:val="TBRTOrgManSigTr"/>
      </w:pPr>
    </w:p>
    <w:sectPr w:rsidR="007A296B" w:rsidSect="008B542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2A8"/>
    <w:rsid w:val="000112C2"/>
    <w:rsid w:val="00034143"/>
    <w:rsid w:val="000449CC"/>
    <w:rsid w:val="00066E17"/>
    <w:rsid w:val="00077E31"/>
    <w:rsid w:val="00083C1F"/>
    <w:rsid w:val="000A7A3F"/>
    <w:rsid w:val="00107ADF"/>
    <w:rsid w:val="00111F42"/>
    <w:rsid w:val="0013614D"/>
    <w:rsid w:val="00145D4F"/>
    <w:rsid w:val="00162E5C"/>
    <w:rsid w:val="00180E76"/>
    <w:rsid w:val="001865FA"/>
    <w:rsid w:val="00196279"/>
    <w:rsid w:val="001B2FFB"/>
    <w:rsid w:val="001C592F"/>
    <w:rsid w:val="001E31BB"/>
    <w:rsid w:val="001F0B6A"/>
    <w:rsid w:val="001F7AD6"/>
    <w:rsid w:val="002163B6"/>
    <w:rsid w:val="00256E20"/>
    <w:rsid w:val="002606B7"/>
    <w:rsid w:val="002643AB"/>
    <w:rsid w:val="00277A80"/>
    <w:rsid w:val="002C00D8"/>
    <w:rsid w:val="002E77D6"/>
    <w:rsid w:val="002F75FA"/>
    <w:rsid w:val="0032427B"/>
    <w:rsid w:val="00345475"/>
    <w:rsid w:val="00351A3A"/>
    <w:rsid w:val="00353B3F"/>
    <w:rsid w:val="00357277"/>
    <w:rsid w:val="00396A1C"/>
    <w:rsid w:val="003A124A"/>
    <w:rsid w:val="003A668E"/>
    <w:rsid w:val="003B302B"/>
    <w:rsid w:val="003B448C"/>
    <w:rsid w:val="003F62F4"/>
    <w:rsid w:val="00413C8F"/>
    <w:rsid w:val="0043165B"/>
    <w:rsid w:val="0043581B"/>
    <w:rsid w:val="00445524"/>
    <w:rsid w:val="004667F3"/>
    <w:rsid w:val="00484A71"/>
    <w:rsid w:val="004955DB"/>
    <w:rsid w:val="004A1796"/>
    <w:rsid w:val="004B2ABA"/>
    <w:rsid w:val="004B3585"/>
    <w:rsid w:val="004C639B"/>
    <w:rsid w:val="004D74B1"/>
    <w:rsid w:val="004E4BFA"/>
    <w:rsid w:val="004E7FAD"/>
    <w:rsid w:val="005115D4"/>
    <w:rsid w:val="00533CA2"/>
    <w:rsid w:val="005411B6"/>
    <w:rsid w:val="00560721"/>
    <w:rsid w:val="00561EFB"/>
    <w:rsid w:val="0056576D"/>
    <w:rsid w:val="00565ABA"/>
    <w:rsid w:val="005A7F1E"/>
    <w:rsid w:val="005B2919"/>
    <w:rsid w:val="005B4057"/>
    <w:rsid w:val="005B4DBE"/>
    <w:rsid w:val="005C5C23"/>
    <w:rsid w:val="005D5D64"/>
    <w:rsid w:val="005E2171"/>
    <w:rsid w:val="006060D4"/>
    <w:rsid w:val="006079F5"/>
    <w:rsid w:val="00620BEE"/>
    <w:rsid w:val="006331C9"/>
    <w:rsid w:val="00635A26"/>
    <w:rsid w:val="00663206"/>
    <w:rsid w:val="0066540E"/>
    <w:rsid w:val="006754FC"/>
    <w:rsid w:val="0067773C"/>
    <w:rsid w:val="00677B0E"/>
    <w:rsid w:val="006A1784"/>
    <w:rsid w:val="006C4E84"/>
    <w:rsid w:val="006D2AB0"/>
    <w:rsid w:val="006E2B58"/>
    <w:rsid w:val="006E4445"/>
    <w:rsid w:val="006F65A8"/>
    <w:rsid w:val="0070274B"/>
    <w:rsid w:val="00727BFF"/>
    <w:rsid w:val="00755211"/>
    <w:rsid w:val="007A296B"/>
    <w:rsid w:val="007A62B6"/>
    <w:rsid w:val="007B4F69"/>
    <w:rsid w:val="007D1D4F"/>
    <w:rsid w:val="007F7F78"/>
    <w:rsid w:val="00804C34"/>
    <w:rsid w:val="00805DB9"/>
    <w:rsid w:val="0082302F"/>
    <w:rsid w:val="00837F3A"/>
    <w:rsid w:val="0085597B"/>
    <w:rsid w:val="00861C34"/>
    <w:rsid w:val="00867A05"/>
    <w:rsid w:val="008A3E0F"/>
    <w:rsid w:val="008A6870"/>
    <w:rsid w:val="008B3706"/>
    <w:rsid w:val="008B542B"/>
    <w:rsid w:val="008C3041"/>
    <w:rsid w:val="00905809"/>
    <w:rsid w:val="00981884"/>
    <w:rsid w:val="00997D88"/>
    <w:rsid w:val="009D0FAB"/>
    <w:rsid w:val="009D0FE8"/>
    <w:rsid w:val="009D25EA"/>
    <w:rsid w:val="009E10D4"/>
    <w:rsid w:val="009F5C22"/>
    <w:rsid w:val="00A05362"/>
    <w:rsid w:val="00A10398"/>
    <w:rsid w:val="00A26B2A"/>
    <w:rsid w:val="00A52EA8"/>
    <w:rsid w:val="00A534B0"/>
    <w:rsid w:val="00A55935"/>
    <w:rsid w:val="00A80360"/>
    <w:rsid w:val="00AB7DCA"/>
    <w:rsid w:val="00AE4194"/>
    <w:rsid w:val="00AF6964"/>
    <w:rsid w:val="00B13633"/>
    <w:rsid w:val="00B202FF"/>
    <w:rsid w:val="00B312A8"/>
    <w:rsid w:val="00B54FA3"/>
    <w:rsid w:val="00B83EDA"/>
    <w:rsid w:val="00B866A9"/>
    <w:rsid w:val="00B925E4"/>
    <w:rsid w:val="00B93072"/>
    <w:rsid w:val="00BA4B21"/>
    <w:rsid w:val="00BC6BC7"/>
    <w:rsid w:val="00BE278F"/>
    <w:rsid w:val="00BF09EF"/>
    <w:rsid w:val="00C00CE9"/>
    <w:rsid w:val="00C33EE5"/>
    <w:rsid w:val="00C47C13"/>
    <w:rsid w:val="00C7432C"/>
    <w:rsid w:val="00CB709F"/>
    <w:rsid w:val="00D00B96"/>
    <w:rsid w:val="00D31550"/>
    <w:rsid w:val="00D31B5A"/>
    <w:rsid w:val="00D31FC2"/>
    <w:rsid w:val="00D34D07"/>
    <w:rsid w:val="00D52D2A"/>
    <w:rsid w:val="00D723FF"/>
    <w:rsid w:val="00D74691"/>
    <w:rsid w:val="00D96700"/>
    <w:rsid w:val="00DB5606"/>
    <w:rsid w:val="00DD4DA2"/>
    <w:rsid w:val="00DE5932"/>
    <w:rsid w:val="00DF7EF3"/>
    <w:rsid w:val="00E4273B"/>
    <w:rsid w:val="00E67C0C"/>
    <w:rsid w:val="00EC2682"/>
    <w:rsid w:val="00ED0932"/>
    <w:rsid w:val="00ED6F07"/>
    <w:rsid w:val="00F05F1A"/>
    <w:rsid w:val="00F1523A"/>
    <w:rsid w:val="00F26CDB"/>
    <w:rsid w:val="00F3050E"/>
    <w:rsid w:val="00F32955"/>
    <w:rsid w:val="00F36376"/>
    <w:rsid w:val="00F501C3"/>
    <w:rsid w:val="00F72F59"/>
    <w:rsid w:val="00F74D34"/>
    <w:rsid w:val="00FA604A"/>
    <w:rsid w:val="00FD403C"/>
    <w:rsid w:val="00FF41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93D97A"/>
  <w15:docId w15:val="{DE9B71FA-BF44-4929-A8B5-9FA928963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qFormat/>
    <w:rsid w:val="005B2919"/>
    <w:pPr>
      <w:keepNext/>
      <w:jc w:val="center"/>
      <w:outlineLvl w:val="0"/>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BRTLogo">
    <w:name w:val="TBRT_Logo"/>
    <w:basedOn w:val="prastasis"/>
    <w:next w:val="prastasis"/>
    <w:rsid w:val="004667F3"/>
    <w:rPr>
      <w:sz w:val="28"/>
      <w:szCs w:val="28"/>
      <w:lang w:val="en-US" w:eastAsia="en-US"/>
    </w:rPr>
  </w:style>
  <w:style w:type="paragraph" w:customStyle="1" w:styleId="TBRBLogo">
    <w:name w:val="TBRB_Logo"/>
    <w:basedOn w:val="prastasis"/>
    <w:next w:val="prastasis"/>
    <w:rsid w:val="00E4273B"/>
    <w:pPr>
      <w:jc w:val="center"/>
    </w:pPr>
    <w:rPr>
      <w:sz w:val="20"/>
      <w:szCs w:val="20"/>
      <w:lang w:eastAsia="en-US"/>
    </w:rPr>
  </w:style>
  <w:style w:type="table" w:styleId="Lentelstinklelis">
    <w:name w:val="Table Grid"/>
    <w:basedOn w:val="prastojilentel"/>
    <w:rsid w:val="00351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RTCity">
    <w:name w:val="TBRT_City"/>
    <w:basedOn w:val="prastasis"/>
    <w:rsid w:val="00B312A8"/>
  </w:style>
  <w:style w:type="paragraph" w:customStyle="1" w:styleId="TBRTOrgManSigTr">
    <w:name w:val="TBRT_OrgManSigTr"/>
    <w:basedOn w:val="prastasis"/>
    <w:rsid w:val="00B312A8"/>
  </w:style>
  <w:style w:type="paragraph" w:styleId="Debesliotekstas">
    <w:name w:val="Balloon Text"/>
    <w:basedOn w:val="prastasis"/>
    <w:semiHidden/>
    <w:rsid w:val="00DE5932"/>
    <w:rPr>
      <w:rFonts w:ascii="Tahoma" w:hAnsi="Tahoma" w:cs="Tahoma"/>
      <w:sz w:val="16"/>
      <w:szCs w:val="16"/>
    </w:rPr>
  </w:style>
  <w:style w:type="character" w:styleId="Hipersaitas">
    <w:name w:val="Hyperlink"/>
    <w:basedOn w:val="Numatytasispastraiposriftas"/>
    <w:rsid w:val="006F65A8"/>
    <w:rPr>
      <w:color w:val="0000FF"/>
      <w:u w:val="single"/>
    </w:rPr>
  </w:style>
  <w:style w:type="character" w:customStyle="1" w:styleId="Neapdorotaspaminjimas1">
    <w:name w:val="Neapdorotas paminėjimas1"/>
    <w:basedOn w:val="Numatytasispastraiposriftas"/>
    <w:uiPriority w:val="99"/>
    <w:semiHidden/>
    <w:unhideWhenUsed/>
    <w:rsid w:val="00B83E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vvilija61@gmai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PC\LOCALS~1\Temp\TCF_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TCF_3</Template>
  <TotalTime>26</TotalTime>
  <Pages>3</Pages>
  <Words>3652</Words>
  <Characters>2082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TILDE</Company>
  <LinksUpToDate>false</LinksUpToDate>
  <CharactersWithSpaces>5723</CharactersWithSpaces>
  <SharedDoc>false</SharedDoc>
  <HLinks>
    <vt:vector size="6" baseType="variant">
      <vt:variant>
        <vt:i4>7209038</vt:i4>
      </vt:variant>
      <vt:variant>
        <vt:i4>3</vt:i4>
      </vt:variant>
      <vt:variant>
        <vt:i4>0</vt:i4>
      </vt:variant>
      <vt:variant>
        <vt:i4>5</vt:i4>
      </vt:variant>
      <vt:variant>
        <vt:lpwstr>mailto:darzelisp@one.lt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Kompas</dc:creator>
  <cp:keywords/>
  <dc:description/>
  <cp:lastModifiedBy>user</cp:lastModifiedBy>
  <cp:revision>7</cp:revision>
  <cp:lastPrinted>2020-01-15T11:38:00Z</cp:lastPrinted>
  <dcterms:created xsi:type="dcterms:W3CDTF">2021-01-13T13:16:00Z</dcterms:created>
  <dcterms:modified xsi:type="dcterms:W3CDTF">2021-01-13T13:47:00Z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BR2002Template">
    <vt:lpwstr>1</vt:lpwstr>
  </property>
</Properties>
</file>